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C5207" w14:textId="77777777" w:rsidR="00AF2E86" w:rsidRPr="006A75B2" w:rsidRDefault="00AF2E86" w:rsidP="006A75B2">
      <w:pPr>
        <w:spacing w:before="120"/>
        <w:ind w:right="170"/>
      </w:pPr>
    </w:p>
    <w:p w14:paraId="222FABC1" w14:textId="03DB205E" w:rsidR="00EF0FC8" w:rsidRDefault="00C03742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</w:rPr>
        <w:t xml:space="preserve">Załącznik nr 6 </w:t>
      </w:r>
      <w:r w:rsidR="00813709">
        <w:rPr>
          <w:rFonts w:ascii="Times New Roman" w:hAnsi="Times New Roman"/>
          <w:b w:val="0"/>
          <w:bCs/>
          <w:sz w:val="24"/>
          <w:szCs w:val="24"/>
        </w:rPr>
        <w:t>do SWZ</w:t>
      </w:r>
    </w:p>
    <w:tbl>
      <w:tblPr>
        <w:tblStyle w:val="Tabela-Siatka"/>
        <w:tblpPr w:leftFromText="141" w:rightFromText="141" w:vertAnchor="text" w:tblpY="1"/>
        <w:tblW w:w="0" w:type="auto"/>
        <w:tblLook w:val="04A0" w:firstRow="1" w:lastRow="0" w:firstColumn="1" w:lastColumn="0" w:noHBand="0" w:noVBand="1"/>
      </w:tblPr>
      <w:tblGrid>
        <w:gridCol w:w="4253"/>
      </w:tblGrid>
      <w:tr w:rsidR="00813709" w:rsidRPr="00624512" w14:paraId="311999C3" w14:textId="77777777" w:rsidTr="00CA5DA8">
        <w:trPr>
          <w:trHeight w:val="489"/>
        </w:trPr>
        <w:tc>
          <w:tcPr>
            <w:tcW w:w="4253" w:type="dxa"/>
          </w:tcPr>
          <w:p w14:paraId="19DCD273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47823641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9684975" w14:textId="77777777" w:rsidR="00813709" w:rsidRPr="00624512" w:rsidRDefault="00813709" w:rsidP="00507DC7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0D6F248" w14:textId="77777777" w:rsidR="00813709" w:rsidRPr="00624512" w:rsidRDefault="00813709" w:rsidP="00507DC7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3E2C8D01" w14:textId="44EA134C" w:rsidR="00EF0FC8" w:rsidRDefault="00507DC7">
      <w:pPr>
        <w:rPr>
          <w:sz w:val="22"/>
        </w:rPr>
      </w:pPr>
      <w:r>
        <w:rPr>
          <w:sz w:val="22"/>
        </w:rPr>
        <w:br w:type="textWrapping" w:clear="all"/>
      </w:r>
    </w:p>
    <w:p w14:paraId="4E2A3DEC" w14:textId="77777777" w:rsidR="005C5B73" w:rsidRDefault="005C5B73" w:rsidP="005C5B73">
      <w:pPr>
        <w:rPr>
          <w:sz w:val="24"/>
          <w:szCs w:val="24"/>
        </w:rPr>
      </w:pPr>
    </w:p>
    <w:p w14:paraId="4596696A" w14:textId="5882A5CC" w:rsidR="005C5B73" w:rsidRPr="00A54E78" w:rsidRDefault="005C5B73" w:rsidP="00813709">
      <w:pPr>
        <w:ind w:left="-426"/>
        <w:rPr>
          <w:b/>
          <w:sz w:val="24"/>
          <w:szCs w:val="24"/>
        </w:rPr>
      </w:pPr>
      <w:r w:rsidRPr="00DF4934">
        <w:rPr>
          <w:sz w:val="24"/>
          <w:szCs w:val="24"/>
        </w:rPr>
        <w:t>Znak sprawy:</w:t>
      </w:r>
      <w:r w:rsidR="000B5462">
        <w:rPr>
          <w:sz w:val="24"/>
          <w:szCs w:val="24"/>
        </w:rPr>
        <w:t xml:space="preserve"> </w:t>
      </w:r>
      <w:r w:rsidR="000B5462" w:rsidRPr="000B5462">
        <w:rPr>
          <w:sz w:val="24"/>
          <w:szCs w:val="24"/>
        </w:rPr>
        <w:t>EP.ZP/271-4/25</w:t>
      </w:r>
      <w:bookmarkStart w:id="0" w:name="_GoBack"/>
      <w:bookmarkEnd w:id="0"/>
      <w:r w:rsidRPr="00DF4934">
        <w:rPr>
          <w:sz w:val="24"/>
          <w:szCs w:val="24"/>
        </w:rPr>
        <w:t xml:space="preserve"> </w:t>
      </w:r>
    </w:p>
    <w:p w14:paraId="3F54B664" w14:textId="77777777" w:rsidR="005C5B73" w:rsidRDefault="005C5B73" w:rsidP="00314C59">
      <w:pPr>
        <w:pStyle w:val="Nagwek2"/>
        <w:jc w:val="left"/>
        <w:rPr>
          <w:b/>
          <w:spacing w:val="20"/>
        </w:rPr>
      </w:pPr>
    </w:p>
    <w:p w14:paraId="2FE5EE66" w14:textId="35F35E95" w:rsidR="00EF0FC8" w:rsidRPr="004B2A7E" w:rsidRDefault="00425DD9">
      <w:pPr>
        <w:pStyle w:val="Nagwek2"/>
        <w:jc w:val="center"/>
        <w:rPr>
          <w:b/>
          <w:color w:val="FF0000"/>
          <w:spacing w:val="20"/>
        </w:rPr>
      </w:pPr>
      <w:r w:rsidRPr="00425DD9">
        <w:rPr>
          <w:b/>
          <w:spacing w:val="20"/>
        </w:rPr>
        <w:t xml:space="preserve">WYKAZ </w:t>
      </w:r>
      <w:r w:rsidR="00507DC7">
        <w:rPr>
          <w:b/>
          <w:spacing w:val="20"/>
        </w:rPr>
        <w:t>OSÓB</w:t>
      </w:r>
    </w:p>
    <w:p w14:paraId="22F79141" w14:textId="77777777" w:rsidR="005C5B73" w:rsidRDefault="005C5B73" w:rsidP="005C5B73"/>
    <w:p w14:paraId="0E8C280F" w14:textId="77777777" w:rsidR="00EF0FC8" w:rsidRDefault="00EF0FC8">
      <w:pPr>
        <w:rPr>
          <w:sz w:val="22"/>
        </w:rPr>
      </w:pPr>
    </w:p>
    <w:p w14:paraId="31E978D4" w14:textId="6A0E8EE7" w:rsidR="00BA450C" w:rsidRPr="002B6E50" w:rsidRDefault="002B6E50" w:rsidP="00507DC7">
      <w:pPr>
        <w:spacing w:after="240" w:line="276" w:lineRule="auto"/>
        <w:jc w:val="both"/>
        <w:rPr>
          <w:sz w:val="22"/>
          <w:szCs w:val="22"/>
        </w:rPr>
      </w:pPr>
      <w:bookmarkStart w:id="1" w:name="_Hlk88396566"/>
      <w:r w:rsidRPr="002B6E50">
        <w:rPr>
          <w:sz w:val="22"/>
          <w:szCs w:val="22"/>
        </w:rPr>
        <w:t>Składając ofertę w postępowaniu o udzielenie zamówienia publicznego prowadzonego w trybie podstawowym</w:t>
      </w:r>
      <w:r w:rsidRPr="002B6E50">
        <w:rPr>
          <w:sz w:val="22"/>
          <w:szCs w:val="22"/>
          <w:shd w:val="clear" w:color="auto" w:fill="FFFFFF"/>
        </w:rPr>
        <w:t xml:space="preserve"> </w:t>
      </w:r>
      <w:r w:rsidRPr="002B6E50">
        <w:rPr>
          <w:b/>
          <w:sz w:val="22"/>
          <w:szCs w:val="22"/>
        </w:rPr>
        <w:t>w oparciu o art. 275 pkt. 1 ustawy z dnia 11 września 2019</w:t>
      </w:r>
      <w:r w:rsidR="00507DC7">
        <w:rPr>
          <w:b/>
          <w:sz w:val="22"/>
          <w:szCs w:val="22"/>
        </w:rPr>
        <w:t xml:space="preserve"> </w:t>
      </w:r>
      <w:r w:rsidRPr="002B6E50">
        <w:rPr>
          <w:b/>
          <w:sz w:val="22"/>
          <w:szCs w:val="22"/>
        </w:rPr>
        <w:t>r. Prawo zamówień publicznych (Dz.U. z 202</w:t>
      </w:r>
      <w:r w:rsidR="00507DC7">
        <w:rPr>
          <w:b/>
          <w:sz w:val="22"/>
          <w:szCs w:val="22"/>
        </w:rPr>
        <w:t xml:space="preserve">4 </w:t>
      </w:r>
      <w:r w:rsidRPr="002B6E50">
        <w:rPr>
          <w:b/>
          <w:sz w:val="22"/>
          <w:szCs w:val="22"/>
        </w:rPr>
        <w:t>r.</w:t>
      </w:r>
      <w:r w:rsidR="00507DC7">
        <w:rPr>
          <w:b/>
          <w:sz w:val="22"/>
          <w:szCs w:val="22"/>
        </w:rPr>
        <w:t>,</w:t>
      </w:r>
      <w:r w:rsidRPr="002B6E50">
        <w:rPr>
          <w:b/>
          <w:sz w:val="22"/>
          <w:szCs w:val="22"/>
        </w:rPr>
        <w:t xml:space="preserve"> poz. </w:t>
      </w:r>
      <w:r w:rsidR="00507DC7">
        <w:rPr>
          <w:b/>
          <w:sz w:val="22"/>
          <w:szCs w:val="22"/>
        </w:rPr>
        <w:t>1320 ze</w:t>
      </w:r>
      <w:r w:rsidRPr="002B6E50">
        <w:rPr>
          <w:b/>
          <w:sz w:val="22"/>
          <w:szCs w:val="22"/>
        </w:rPr>
        <w:t xml:space="preserve"> zm.)</w:t>
      </w:r>
      <w:r w:rsidRPr="00507DC7">
        <w:rPr>
          <w:sz w:val="22"/>
          <w:szCs w:val="22"/>
        </w:rPr>
        <w:t xml:space="preserve">, </w:t>
      </w:r>
      <w:r w:rsidR="00507DC7">
        <w:rPr>
          <w:bCs/>
          <w:sz w:val="22"/>
          <w:szCs w:val="22"/>
        </w:rPr>
        <w:t>zwanej dalej „</w:t>
      </w:r>
      <w:r w:rsidRPr="002B6E50">
        <w:rPr>
          <w:bCs/>
          <w:sz w:val="22"/>
          <w:szCs w:val="22"/>
        </w:rPr>
        <w:t>ustawą Pzp”</w:t>
      </w:r>
      <w:r w:rsidR="00507DC7">
        <w:rPr>
          <w:bCs/>
          <w:sz w:val="22"/>
          <w:szCs w:val="22"/>
        </w:rPr>
        <w:t>,</w:t>
      </w:r>
      <w:r w:rsidRPr="002B6E50">
        <w:rPr>
          <w:b/>
          <w:sz w:val="22"/>
          <w:szCs w:val="22"/>
        </w:rPr>
        <w:t xml:space="preserve"> </w:t>
      </w:r>
      <w:r w:rsidRPr="002B6E50">
        <w:rPr>
          <w:sz w:val="22"/>
          <w:szCs w:val="22"/>
        </w:rPr>
        <w:t xml:space="preserve"> pn.: </w:t>
      </w:r>
    </w:p>
    <w:bookmarkEnd w:id="1"/>
    <w:p w14:paraId="64CD2B64" w14:textId="6F1FC60B" w:rsidR="004A5FA0" w:rsidRPr="006E44C5" w:rsidRDefault="00CE2864" w:rsidP="004A5FA0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</w:rPr>
        <w:t>„</w:t>
      </w:r>
      <w:r w:rsidR="00507DC7" w:rsidRPr="00507DC7">
        <w:rPr>
          <w:rFonts w:ascii="Times New Roman" w:hAnsi="Times New Roman"/>
          <w:b/>
          <w:bCs/>
          <w:i/>
        </w:rPr>
        <w:t>Przebudowa budynku Estrady Poznańskiej wraz z dostawą sprzętu i wyposażenia</w:t>
      </w:r>
      <w:r w:rsidR="004A5FA0" w:rsidRPr="006E44C5">
        <w:rPr>
          <w:rFonts w:ascii="Times New Roman" w:hAnsi="Times New Roman"/>
          <w:b/>
          <w:bCs/>
          <w:i/>
        </w:rPr>
        <w:t>”</w:t>
      </w:r>
      <w:r>
        <w:rPr>
          <w:rFonts w:ascii="Times New Roman" w:hAnsi="Times New Roman"/>
          <w:b/>
          <w:bCs/>
          <w:i/>
        </w:rPr>
        <w:t>.</w:t>
      </w:r>
    </w:p>
    <w:p w14:paraId="2E067505" w14:textId="77777777" w:rsidR="005C5B73" w:rsidRPr="006E44C5" w:rsidRDefault="005C5B73" w:rsidP="00813709">
      <w:pPr>
        <w:ind w:left="-426"/>
        <w:jc w:val="center"/>
        <w:rPr>
          <w:sz w:val="22"/>
          <w:szCs w:val="22"/>
        </w:rPr>
      </w:pPr>
    </w:p>
    <w:p w14:paraId="48C4048D" w14:textId="77777777" w:rsidR="005C5B73" w:rsidRPr="006E44C5" w:rsidRDefault="005C5B73" w:rsidP="00FA7150">
      <w:pPr>
        <w:ind w:left="-426"/>
        <w:jc w:val="both"/>
        <w:rPr>
          <w:sz w:val="22"/>
          <w:szCs w:val="22"/>
        </w:rPr>
      </w:pPr>
    </w:p>
    <w:p w14:paraId="22EF76DB" w14:textId="42EE43C4" w:rsidR="005C5B73" w:rsidRDefault="00A85506" w:rsidP="00507DC7">
      <w:pPr>
        <w:ind w:left="-426" w:firstLine="426"/>
        <w:jc w:val="both"/>
        <w:rPr>
          <w:sz w:val="22"/>
          <w:szCs w:val="22"/>
        </w:rPr>
      </w:pPr>
      <w:r w:rsidRPr="006E44C5">
        <w:rPr>
          <w:sz w:val="22"/>
          <w:szCs w:val="22"/>
        </w:rPr>
        <w:t>OŚWIADCZAM(Y), że</w:t>
      </w:r>
      <w:r w:rsidR="00042664">
        <w:rPr>
          <w:sz w:val="22"/>
          <w:szCs w:val="22"/>
        </w:rPr>
        <w:t>: dysponujemy następującymi osobami</w:t>
      </w:r>
      <w:r w:rsidR="005C5B73" w:rsidRPr="006E44C5">
        <w:rPr>
          <w:sz w:val="22"/>
          <w:szCs w:val="22"/>
        </w:rPr>
        <w:t>:</w:t>
      </w:r>
    </w:p>
    <w:p w14:paraId="6F9DE465" w14:textId="77777777" w:rsidR="00FA1BEC" w:rsidRPr="00CA5DA8" w:rsidRDefault="00FA1BEC" w:rsidP="00FA7150">
      <w:pPr>
        <w:ind w:left="-426"/>
        <w:jc w:val="both"/>
        <w:rPr>
          <w:sz w:val="22"/>
          <w:szCs w:val="22"/>
        </w:rPr>
      </w:pPr>
    </w:p>
    <w:tbl>
      <w:tblPr>
        <w:tblW w:w="987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214"/>
        <w:gridCol w:w="2776"/>
        <w:gridCol w:w="3195"/>
        <w:gridCol w:w="2296"/>
      </w:tblGrid>
      <w:tr w:rsidR="00541C1E" w:rsidRPr="00CA5DA8" w14:paraId="1F6FAB14" w14:textId="77777777" w:rsidTr="00541C1E">
        <w:trPr>
          <w:cantSplit/>
          <w:trHeight w:val="29"/>
        </w:trPr>
        <w:tc>
          <w:tcPr>
            <w:tcW w:w="397" w:type="dxa"/>
            <w:shd w:val="clear" w:color="auto" w:fill="F2F2F2"/>
            <w:vAlign w:val="center"/>
          </w:tcPr>
          <w:p w14:paraId="6EB2E0F5" w14:textId="77777777" w:rsidR="00541C1E" w:rsidRPr="00314C59" w:rsidRDefault="00541C1E" w:rsidP="006121D3">
            <w:pPr>
              <w:spacing w:before="120" w:after="120"/>
              <w:jc w:val="center"/>
            </w:pPr>
            <w:r w:rsidRPr="00314C59">
              <w:t>L.p.</w:t>
            </w:r>
          </w:p>
        </w:tc>
        <w:tc>
          <w:tcPr>
            <w:tcW w:w="1214" w:type="dxa"/>
            <w:shd w:val="clear" w:color="auto" w:fill="F2F2F2"/>
            <w:vAlign w:val="center"/>
          </w:tcPr>
          <w:p w14:paraId="5F6D193A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Imię i Nazwisko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776DBA95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Zakres wykonywanych czynności w realizacji zamówienia</w:t>
            </w:r>
          </w:p>
        </w:tc>
        <w:tc>
          <w:tcPr>
            <w:tcW w:w="3195" w:type="dxa"/>
            <w:shd w:val="clear" w:color="auto" w:fill="F2F2F2"/>
            <w:vAlign w:val="center"/>
          </w:tcPr>
          <w:p w14:paraId="479BD147" w14:textId="77777777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</w:pPr>
            <w:r w:rsidRPr="00314C59">
              <w:t>Informacje dotyczące kwalifikacji zawodowych, uprawnień, doświadczenia i wykształcenia niezbędnych do wykonania zamówienia</w:t>
            </w:r>
          </w:p>
        </w:tc>
        <w:tc>
          <w:tcPr>
            <w:tcW w:w="2296" w:type="dxa"/>
            <w:shd w:val="clear" w:color="auto" w:fill="F2F2F2"/>
            <w:vAlign w:val="center"/>
          </w:tcPr>
          <w:p w14:paraId="3FB8610B" w14:textId="77777777" w:rsidR="00541C1E" w:rsidRPr="00314C59" w:rsidRDefault="00541C1E" w:rsidP="006121D3">
            <w:pPr>
              <w:spacing w:before="120" w:after="120"/>
              <w:jc w:val="center"/>
            </w:pPr>
            <w:r w:rsidRPr="00314C59">
              <w:t>Informacja o podstawie do dysponowania tymi osobami</w:t>
            </w:r>
          </w:p>
        </w:tc>
      </w:tr>
      <w:tr w:rsidR="00541C1E" w:rsidRPr="00CA5DA8" w14:paraId="03AB304C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1A02EE11" w14:textId="77777777" w:rsidR="00541C1E" w:rsidRPr="00314C59" w:rsidRDefault="00541C1E" w:rsidP="006121D3">
            <w:pPr>
              <w:spacing w:before="120" w:after="120"/>
            </w:pPr>
            <w:r w:rsidRPr="00314C59">
              <w:t>1.</w:t>
            </w:r>
          </w:p>
        </w:tc>
        <w:tc>
          <w:tcPr>
            <w:tcW w:w="1214" w:type="dxa"/>
          </w:tcPr>
          <w:p w14:paraId="7D73C6CF" w14:textId="29FB4A8F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5D9EDBB9" w14:textId="7FBDA8A2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2668DE6E" w14:textId="7CE5320A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296" w:type="dxa"/>
          </w:tcPr>
          <w:p w14:paraId="2029EE64" w14:textId="31A85131" w:rsidR="00541C1E" w:rsidRPr="00314C59" w:rsidRDefault="00541C1E" w:rsidP="006121D3">
            <w:pPr>
              <w:spacing w:before="120" w:after="120"/>
            </w:pPr>
          </w:p>
        </w:tc>
      </w:tr>
      <w:tr w:rsidR="00507DC7" w:rsidRPr="00CA5DA8" w14:paraId="2CDD016B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6B8AA872" w14:textId="358C3406" w:rsidR="00507DC7" w:rsidRPr="00314C59" w:rsidRDefault="00507DC7" w:rsidP="006121D3">
            <w:pPr>
              <w:spacing w:before="120" w:after="120"/>
            </w:pPr>
            <w:r w:rsidRPr="00314C59">
              <w:t>2.</w:t>
            </w:r>
          </w:p>
        </w:tc>
        <w:tc>
          <w:tcPr>
            <w:tcW w:w="1214" w:type="dxa"/>
          </w:tcPr>
          <w:p w14:paraId="416D1D51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120A88AA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3929AC3D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EC168C5" w14:textId="77777777" w:rsidR="00507DC7" w:rsidRPr="00314C59" w:rsidRDefault="00507DC7" w:rsidP="006121D3">
            <w:pPr>
              <w:spacing w:before="120" w:after="120"/>
            </w:pPr>
          </w:p>
        </w:tc>
      </w:tr>
      <w:tr w:rsidR="00507DC7" w:rsidRPr="00CA5DA8" w14:paraId="3210C0AB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2489870B" w14:textId="5EB48EF6" w:rsidR="00507DC7" w:rsidRPr="00314C59" w:rsidRDefault="00507DC7" w:rsidP="006121D3">
            <w:pPr>
              <w:spacing w:before="120" w:after="120"/>
            </w:pPr>
            <w:r w:rsidRPr="00314C59">
              <w:t>3.</w:t>
            </w:r>
          </w:p>
        </w:tc>
        <w:tc>
          <w:tcPr>
            <w:tcW w:w="1214" w:type="dxa"/>
          </w:tcPr>
          <w:p w14:paraId="4B0E7CAC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05D1BDDC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5A6D5F90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30F7EB75" w14:textId="77777777" w:rsidR="00507DC7" w:rsidRPr="00314C59" w:rsidRDefault="00507DC7" w:rsidP="006121D3">
            <w:pPr>
              <w:spacing w:before="120" w:after="120"/>
            </w:pPr>
          </w:p>
        </w:tc>
      </w:tr>
      <w:tr w:rsidR="00507DC7" w:rsidRPr="00CA5DA8" w14:paraId="71911546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353406F5" w14:textId="4FDD69D4" w:rsidR="00507DC7" w:rsidRPr="00314C59" w:rsidRDefault="00507DC7" w:rsidP="006121D3">
            <w:pPr>
              <w:spacing w:before="120" w:after="120"/>
            </w:pPr>
            <w:r w:rsidRPr="00314C59">
              <w:t>4.</w:t>
            </w:r>
          </w:p>
        </w:tc>
        <w:tc>
          <w:tcPr>
            <w:tcW w:w="1214" w:type="dxa"/>
          </w:tcPr>
          <w:p w14:paraId="27FBB734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7EB00354" w14:textId="77777777" w:rsidR="00507DC7" w:rsidRPr="00314C59" w:rsidRDefault="00507DC7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417CAB9F" w14:textId="77777777" w:rsidR="00507DC7" w:rsidRPr="00314C59" w:rsidRDefault="00507DC7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66D0C136" w14:textId="77777777" w:rsidR="00507DC7" w:rsidRPr="00314C59" w:rsidRDefault="00507DC7" w:rsidP="006121D3">
            <w:pPr>
              <w:spacing w:before="120" w:after="120"/>
            </w:pPr>
          </w:p>
        </w:tc>
      </w:tr>
      <w:tr w:rsidR="00541C1E" w:rsidRPr="00CA5DA8" w14:paraId="0BAFECD3" w14:textId="77777777" w:rsidTr="00541C1E">
        <w:trPr>
          <w:cantSplit/>
          <w:trHeight w:val="29"/>
        </w:trPr>
        <w:tc>
          <w:tcPr>
            <w:tcW w:w="397" w:type="dxa"/>
            <w:vAlign w:val="center"/>
          </w:tcPr>
          <w:p w14:paraId="59688F67" w14:textId="1D334EB9" w:rsidR="00541C1E" w:rsidRPr="00314C59" w:rsidRDefault="00507DC7" w:rsidP="006121D3">
            <w:pPr>
              <w:spacing w:before="120" w:after="120"/>
            </w:pPr>
            <w:r w:rsidRPr="00314C59">
              <w:t>5</w:t>
            </w:r>
            <w:r w:rsidR="00541C1E" w:rsidRPr="00314C59">
              <w:t>.</w:t>
            </w:r>
          </w:p>
        </w:tc>
        <w:tc>
          <w:tcPr>
            <w:tcW w:w="1214" w:type="dxa"/>
          </w:tcPr>
          <w:p w14:paraId="1B523A50" w14:textId="76C65498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2776" w:type="dxa"/>
          </w:tcPr>
          <w:p w14:paraId="3C93C503" w14:textId="3E77034C" w:rsidR="00541C1E" w:rsidRPr="00314C59" w:rsidRDefault="00541C1E" w:rsidP="006121D3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</w:pPr>
          </w:p>
        </w:tc>
        <w:tc>
          <w:tcPr>
            <w:tcW w:w="3195" w:type="dxa"/>
          </w:tcPr>
          <w:p w14:paraId="69376A89" w14:textId="28682598" w:rsidR="00541C1E" w:rsidRPr="00314C59" w:rsidRDefault="00541C1E" w:rsidP="006121D3">
            <w:pPr>
              <w:pStyle w:val="Nagwek"/>
              <w:spacing w:before="120" w:after="120"/>
            </w:pPr>
          </w:p>
        </w:tc>
        <w:tc>
          <w:tcPr>
            <w:tcW w:w="2296" w:type="dxa"/>
          </w:tcPr>
          <w:p w14:paraId="0DFF06AE" w14:textId="213F95F3" w:rsidR="00541C1E" w:rsidRPr="00314C59" w:rsidRDefault="00541C1E" w:rsidP="006121D3">
            <w:pPr>
              <w:spacing w:before="120" w:after="120"/>
            </w:pPr>
          </w:p>
        </w:tc>
      </w:tr>
    </w:tbl>
    <w:p w14:paraId="771D032F" w14:textId="77777777" w:rsidR="00541C1E" w:rsidRPr="00314C59" w:rsidRDefault="00541C1E" w:rsidP="00541C1E">
      <w:pPr>
        <w:tabs>
          <w:tab w:val="center" w:pos="7655"/>
        </w:tabs>
        <w:spacing w:after="480"/>
        <w:rPr>
          <w:iCs/>
          <w:sz w:val="24"/>
          <w:szCs w:val="24"/>
        </w:rPr>
      </w:pPr>
    </w:p>
    <w:tbl>
      <w:tblPr>
        <w:tblW w:w="808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08"/>
      </w:tblGrid>
      <w:tr w:rsidR="00CA5DA8" w:rsidRPr="00CA5DA8" w14:paraId="213DE658" w14:textId="77777777" w:rsidTr="00314C59">
        <w:trPr>
          <w:trHeight w:val="266"/>
        </w:trPr>
        <w:tc>
          <w:tcPr>
            <w:tcW w:w="808" w:type="dxa"/>
            <w:shd w:val="clear" w:color="auto" w:fill="auto"/>
          </w:tcPr>
          <w:p w14:paraId="2C758CA4" w14:textId="76D7E837" w:rsidR="00CA5DA8" w:rsidRPr="00314C59" w:rsidRDefault="00CA5DA8" w:rsidP="006121D3">
            <w:pPr>
              <w:widowControl w:val="0"/>
              <w:adjustRightInd w:val="0"/>
              <w:spacing w:after="120"/>
              <w:ind w:left="1596"/>
              <w:textAlignment w:val="baseline"/>
              <w:rPr>
                <w:iCs/>
                <w:sz w:val="18"/>
                <w:szCs w:val="18"/>
              </w:rPr>
            </w:pPr>
          </w:p>
        </w:tc>
      </w:tr>
    </w:tbl>
    <w:p w14:paraId="748F3FF8" w14:textId="56AAE610" w:rsidR="00CA5DA8" w:rsidRDefault="00CA5DA8" w:rsidP="00314C59">
      <w:pPr>
        <w:spacing w:before="120"/>
        <w:rPr>
          <w:sz w:val="24"/>
        </w:rPr>
      </w:pPr>
    </w:p>
    <w:p w14:paraId="3369A6E0" w14:textId="3829F363" w:rsidR="00CA5DA8" w:rsidRDefault="00CA5DA8" w:rsidP="00314C59">
      <w:pPr>
        <w:spacing w:before="120"/>
        <w:ind w:left="5664" w:firstLine="708"/>
        <w:rPr>
          <w:sz w:val="24"/>
        </w:rPr>
      </w:pPr>
      <w:r>
        <w:rPr>
          <w:sz w:val="24"/>
        </w:rPr>
        <w:t>……………………………</w:t>
      </w:r>
    </w:p>
    <w:p w14:paraId="37FA3425" w14:textId="090A6522" w:rsidR="007066B5" w:rsidRPr="00FA7150" w:rsidRDefault="00CA5DA8" w:rsidP="00314C59">
      <w:pPr>
        <w:ind w:right="-428"/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Pr="001B24FF">
        <w:rPr>
          <w:sz w:val="22"/>
          <w:szCs w:val="22"/>
        </w:rPr>
        <w:t>(</w:t>
      </w:r>
      <w:r>
        <w:rPr>
          <w:sz w:val="22"/>
          <w:szCs w:val="22"/>
        </w:rPr>
        <w:t xml:space="preserve">data i </w:t>
      </w:r>
      <w:r w:rsidRPr="001B24FF">
        <w:rPr>
          <w:sz w:val="22"/>
          <w:szCs w:val="22"/>
        </w:rPr>
        <w:t>podpis Wykonawcy)</w:t>
      </w:r>
      <w:r>
        <w:rPr>
          <w:rStyle w:val="Odwoanieprzypisudolnego"/>
          <w:sz w:val="22"/>
          <w:szCs w:val="22"/>
        </w:rPr>
        <w:footnoteReference w:id="1"/>
      </w:r>
    </w:p>
    <w:sectPr w:rsidR="007066B5" w:rsidRPr="00FA7150" w:rsidSect="00813709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834B2A" w14:textId="77777777" w:rsidR="00F20AAB" w:rsidRDefault="00F20AAB">
      <w:r>
        <w:separator/>
      </w:r>
    </w:p>
  </w:endnote>
  <w:endnote w:type="continuationSeparator" w:id="0">
    <w:p w14:paraId="2CA6E5D9" w14:textId="77777777" w:rsidR="00F20AAB" w:rsidRDefault="00F2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34A9A9" w14:textId="77777777" w:rsidR="00EF0FC8" w:rsidRDefault="00B93E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5D816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208224"/>
      <w:docPartObj>
        <w:docPartGallery w:val="Page Numbers (Bottom of Page)"/>
        <w:docPartUnique/>
      </w:docPartObj>
    </w:sdtPr>
    <w:sdtEndPr/>
    <w:sdtContent>
      <w:p w14:paraId="723E4B19" w14:textId="11678CED" w:rsidR="00CA5DA8" w:rsidRDefault="00CA5D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462">
          <w:rPr>
            <w:noProof/>
          </w:rPr>
          <w:t>1</w:t>
        </w:r>
        <w:r>
          <w:fldChar w:fldCharType="end"/>
        </w:r>
      </w:p>
    </w:sdtContent>
  </w:sdt>
  <w:p w14:paraId="0EB18BA9" w14:textId="6CF0F044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63B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A0A84F4" w14:textId="77777777" w:rsidR="00EF0FC8" w:rsidRDefault="00EF0FC8">
    <w:pPr>
      <w:pStyle w:val="Stopka"/>
      <w:tabs>
        <w:tab w:val="clear" w:pos="4536"/>
      </w:tabs>
      <w:jc w:val="center"/>
    </w:pPr>
  </w:p>
  <w:p w14:paraId="409B48D3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93E7C">
      <w:rPr>
        <w:rStyle w:val="Numerstrony"/>
      </w:rPr>
      <w:fldChar w:fldCharType="separate"/>
    </w:r>
    <w:r>
      <w:rPr>
        <w:rStyle w:val="Numerstrony"/>
        <w:noProof/>
      </w:rPr>
      <w:t>1</w:t>
    </w:r>
    <w:r w:rsidR="00B93E7C">
      <w:rPr>
        <w:rStyle w:val="Numerstrony"/>
      </w:rPr>
      <w:fldChar w:fldCharType="end"/>
    </w:r>
    <w:r>
      <w:rPr>
        <w:rStyle w:val="Numerstrony"/>
      </w:rPr>
      <w:t>/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93E7C">
      <w:rPr>
        <w:rStyle w:val="Numerstrony"/>
      </w:rPr>
      <w:fldChar w:fldCharType="separate"/>
    </w:r>
    <w:r w:rsidR="00885C2B">
      <w:rPr>
        <w:rStyle w:val="Numerstrony"/>
        <w:noProof/>
      </w:rPr>
      <w:t>2</w:t>
    </w:r>
    <w:r w:rsidR="00B93E7C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F1C814" w14:textId="77777777" w:rsidR="00F20AAB" w:rsidRDefault="00F20AAB">
      <w:r>
        <w:separator/>
      </w:r>
    </w:p>
  </w:footnote>
  <w:footnote w:type="continuationSeparator" w:id="0">
    <w:p w14:paraId="0DBFE0F4" w14:textId="77777777" w:rsidR="00F20AAB" w:rsidRDefault="00F20AAB">
      <w:r>
        <w:continuationSeparator/>
      </w:r>
    </w:p>
  </w:footnote>
  <w:footnote w:id="1">
    <w:p w14:paraId="08BDCDDD" w14:textId="77777777" w:rsidR="00CA5DA8" w:rsidRDefault="00CA5DA8" w:rsidP="00CA5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A2940">
        <w:t>Wymagany jest kwalifikowany podpis elektroniczny lub podpis zaufany lub elektroniczny podpis osobisty osoby / osób uprawnionych do reprezentacji Wykonawcy.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62D5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B0"/>
    <w:rsid w:val="00005A23"/>
    <w:rsid w:val="0001768C"/>
    <w:rsid w:val="00042664"/>
    <w:rsid w:val="00047D41"/>
    <w:rsid w:val="00085EBE"/>
    <w:rsid w:val="00091B1F"/>
    <w:rsid w:val="000B5462"/>
    <w:rsid w:val="000B76B0"/>
    <w:rsid w:val="000C7A74"/>
    <w:rsid w:val="001073A6"/>
    <w:rsid w:val="00124376"/>
    <w:rsid w:val="0012722C"/>
    <w:rsid w:val="001A0A65"/>
    <w:rsid w:val="001A0E60"/>
    <w:rsid w:val="001B29BC"/>
    <w:rsid w:val="001B6F08"/>
    <w:rsid w:val="001B75CB"/>
    <w:rsid w:val="001D49D0"/>
    <w:rsid w:val="00215133"/>
    <w:rsid w:val="00291D32"/>
    <w:rsid w:val="002B6E50"/>
    <w:rsid w:val="002C6B8F"/>
    <w:rsid w:val="002D74CB"/>
    <w:rsid w:val="002F58C0"/>
    <w:rsid w:val="0031485A"/>
    <w:rsid w:val="00314C59"/>
    <w:rsid w:val="00320914"/>
    <w:rsid w:val="003307A4"/>
    <w:rsid w:val="00333725"/>
    <w:rsid w:val="003650F3"/>
    <w:rsid w:val="003659CF"/>
    <w:rsid w:val="00373625"/>
    <w:rsid w:val="00376E41"/>
    <w:rsid w:val="00392FCC"/>
    <w:rsid w:val="003D633B"/>
    <w:rsid w:val="004067FF"/>
    <w:rsid w:val="00425DD9"/>
    <w:rsid w:val="00441382"/>
    <w:rsid w:val="004A5FA0"/>
    <w:rsid w:val="004B2A7E"/>
    <w:rsid w:val="004E6700"/>
    <w:rsid w:val="00507DC7"/>
    <w:rsid w:val="00535CFC"/>
    <w:rsid w:val="00536233"/>
    <w:rsid w:val="00541C1E"/>
    <w:rsid w:val="00573E35"/>
    <w:rsid w:val="005C5B73"/>
    <w:rsid w:val="005E6AE8"/>
    <w:rsid w:val="006105E0"/>
    <w:rsid w:val="00642390"/>
    <w:rsid w:val="00664625"/>
    <w:rsid w:val="00682841"/>
    <w:rsid w:val="006A75B2"/>
    <w:rsid w:val="006D6A13"/>
    <w:rsid w:val="006E44C5"/>
    <w:rsid w:val="007066B5"/>
    <w:rsid w:val="00713515"/>
    <w:rsid w:val="007478AB"/>
    <w:rsid w:val="00791776"/>
    <w:rsid w:val="00792635"/>
    <w:rsid w:val="0079463D"/>
    <w:rsid w:val="007E47E5"/>
    <w:rsid w:val="007F6BBC"/>
    <w:rsid w:val="008028BE"/>
    <w:rsid w:val="00813709"/>
    <w:rsid w:val="008603EB"/>
    <w:rsid w:val="008715C7"/>
    <w:rsid w:val="0088163B"/>
    <w:rsid w:val="00883F92"/>
    <w:rsid w:val="00885C2B"/>
    <w:rsid w:val="008D1C8C"/>
    <w:rsid w:val="008D436C"/>
    <w:rsid w:val="008E1236"/>
    <w:rsid w:val="008E7DB4"/>
    <w:rsid w:val="008F50C0"/>
    <w:rsid w:val="009179C0"/>
    <w:rsid w:val="0092446D"/>
    <w:rsid w:val="009254CB"/>
    <w:rsid w:val="00927C8A"/>
    <w:rsid w:val="00940CF3"/>
    <w:rsid w:val="0094416C"/>
    <w:rsid w:val="00970848"/>
    <w:rsid w:val="00993FF4"/>
    <w:rsid w:val="009A62CC"/>
    <w:rsid w:val="00A20713"/>
    <w:rsid w:val="00A21E2F"/>
    <w:rsid w:val="00A43C8C"/>
    <w:rsid w:val="00A54E78"/>
    <w:rsid w:val="00A75C24"/>
    <w:rsid w:val="00A85506"/>
    <w:rsid w:val="00AB67AC"/>
    <w:rsid w:val="00AC6543"/>
    <w:rsid w:val="00AF2E86"/>
    <w:rsid w:val="00B055F8"/>
    <w:rsid w:val="00B12661"/>
    <w:rsid w:val="00B13085"/>
    <w:rsid w:val="00B22D9D"/>
    <w:rsid w:val="00B55479"/>
    <w:rsid w:val="00B64685"/>
    <w:rsid w:val="00B754A5"/>
    <w:rsid w:val="00B91DC9"/>
    <w:rsid w:val="00B93E7C"/>
    <w:rsid w:val="00BA3DF9"/>
    <w:rsid w:val="00BA450C"/>
    <w:rsid w:val="00BA751D"/>
    <w:rsid w:val="00BB652C"/>
    <w:rsid w:val="00C03742"/>
    <w:rsid w:val="00C17ED7"/>
    <w:rsid w:val="00C359FD"/>
    <w:rsid w:val="00C44227"/>
    <w:rsid w:val="00C715CA"/>
    <w:rsid w:val="00C80575"/>
    <w:rsid w:val="00CA5DA8"/>
    <w:rsid w:val="00CB6874"/>
    <w:rsid w:val="00CD2B6F"/>
    <w:rsid w:val="00CE2864"/>
    <w:rsid w:val="00CF265A"/>
    <w:rsid w:val="00CF77D0"/>
    <w:rsid w:val="00D20A7B"/>
    <w:rsid w:val="00D25B2A"/>
    <w:rsid w:val="00D352DB"/>
    <w:rsid w:val="00D70C8F"/>
    <w:rsid w:val="00DC1505"/>
    <w:rsid w:val="00DC265D"/>
    <w:rsid w:val="00E625D4"/>
    <w:rsid w:val="00E626D8"/>
    <w:rsid w:val="00E878EB"/>
    <w:rsid w:val="00E94A8E"/>
    <w:rsid w:val="00EC712C"/>
    <w:rsid w:val="00EF0FC8"/>
    <w:rsid w:val="00F20AAB"/>
    <w:rsid w:val="00F25979"/>
    <w:rsid w:val="00F31757"/>
    <w:rsid w:val="00F748AA"/>
    <w:rsid w:val="00F85E7E"/>
    <w:rsid w:val="00FA1BEC"/>
    <w:rsid w:val="00FA57F2"/>
    <w:rsid w:val="00FA7150"/>
    <w:rsid w:val="00FB1D73"/>
    <w:rsid w:val="00FD5B25"/>
    <w:rsid w:val="00FE0C2F"/>
    <w:rsid w:val="00FE4529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CCC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DB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DB1"/>
  </w:style>
  <w:style w:type="character" w:styleId="Odwoanieprzypisudolnego">
    <w:name w:val="footnote reference"/>
    <w:basedOn w:val="Domylnaczcionkaakapitu"/>
    <w:uiPriority w:val="99"/>
    <w:semiHidden/>
    <w:unhideWhenUsed/>
    <w:rsid w:val="00FE4DB1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541C1E"/>
  </w:style>
  <w:style w:type="table" w:styleId="Tabela-Siatka">
    <w:name w:val="Table Grid"/>
    <w:basedOn w:val="Standardowy"/>
    <w:rsid w:val="00CA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CA5DA8"/>
  </w:style>
  <w:style w:type="paragraph" w:styleId="Tekstdymka">
    <w:name w:val="Balloon Text"/>
    <w:basedOn w:val="Normalny"/>
    <w:link w:val="TekstdymkaZnak"/>
    <w:semiHidden/>
    <w:unhideWhenUsed/>
    <w:rsid w:val="00CA5D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A5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4DB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4DB1"/>
  </w:style>
  <w:style w:type="character" w:styleId="Odwoanieprzypisudolnego">
    <w:name w:val="footnote reference"/>
    <w:basedOn w:val="Domylnaczcionkaakapitu"/>
    <w:uiPriority w:val="99"/>
    <w:semiHidden/>
    <w:unhideWhenUsed/>
    <w:rsid w:val="00FE4DB1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541C1E"/>
  </w:style>
  <w:style w:type="table" w:styleId="Tabela-Siatka">
    <w:name w:val="Table Grid"/>
    <w:basedOn w:val="Standardowy"/>
    <w:rsid w:val="00CA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CA5DA8"/>
  </w:style>
  <w:style w:type="paragraph" w:styleId="Tekstdymka">
    <w:name w:val="Balloon Text"/>
    <w:basedOn w:val="Normalny"/>
    <w:link w:val="TekstdymkaZnak"/>
    <w:semiHidden/>
    <w:unhideWhenUsed/>
    <w:rsid w:val="00CA5D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A5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B9E3D-0B4F-4969-AB74-34D0755C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Agnieszka Janiak</dc:creator>
  <cp:lastModifiedBy>Marta Kaczmarek</cp:lastModifiedBy>
  <cp:revision>3</cp:revision>
  <cp:lastPrinted>2021-10-04T13:35:00Z</cp:lastPrinted>
  <dcterms:created xsi:type="dcterms:W3CDTF">2025-06-06T08:59:00Z</dcterms:created>
  <dcterms:modified xsi:type="dcterms:W3CDTF">2025-06-06T09:03:00Z</dcterms:modified>
</cp:coreProperties>
</file>